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C160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DC160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DC16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DC16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DC16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DC16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DC160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22237A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DC160C">
        <w:rPr>
          <w:b w:val="0"/>
        </w:rPr>
        <w:t xml:space="preserve"> 4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DC160C" w:rsidP="00232C8F">
            <w:r>
              <w:t>Главный бухгалтер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DC160C" w:rsidP="00232C8F">
            <w:r>
              <w:t>20656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DC160C" w:rsidRPr="00DC160C">
        <w:rPr>
          <w:rStyle w:val="aa"/>
        </w:rPr>
        <w:t xml:space="preserve"> Административно-управленческий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DC160C" w:rsidRPr="00DC160C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DC160C" w:rsidRPr="00DC160C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DC160C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DC160C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DC160C" w:rsidP="00145419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DC160C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DC160C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DC160C" w:rsidP="0098630F">
            <w:pPr>
              <w:jc w:val="center"/>
            </w:pPr>
            <w:r>
              <w:t>182-592-963 10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 w:rsidRPr="0022237A">
        <w:rPr>
          <w:b/>
        </w:rPr>
        <w:t>2</w:t>
      </w:r>
      <w:r w:rsidRPr="00776AA2">
        <w:rPr>
          <w:b/>
        </w:rPr>
        <w:t>.</w:t>
      </w:r>
      <w:r w:rsidRPr="00776AA2">
        <w:t xml:space="preserve"> </w:t>
      </w:r>
      <w:r w:rsidRPr="0022237A"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DC160C" w:rsidRPr="00DC160C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DC160C" w:rsidRPr="00DC160C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22237A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110B7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110B77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110B77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110B77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110B77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110B77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05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05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05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05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05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05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10590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22237A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22237A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22237A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110B77" w:rsidRPr="00110B77">
        <w:rPr>
          <w:i/>
          <w:u w:val="single"/>
        </w:rPr>
        <w:t>1. Рекомендации по улучшению условий труда: не требуются</w:t>
      </w:r>
      <w:r w:rsidR="00110B77" w:rsidRPr="00110B77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0675FC" w:rsidRPr="000675FC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C160C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C160C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DC160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DC16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C160C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C160C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DC16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DC160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DC160C" w:rsidRPr="00DC160C" w:rsidTr="00DC16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</w:tr>
      <w:tr w:rsidR="00DC160C" w:rsidRPr="00DC160C" w:rsidTr="00DC16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(дата)</w:t>
            </w:r>
          </w:p>
        </w:tc>
      </w:tr>
      <w:tr w:rsidR="00DC160C" w:rsidRPr="00DC160C" w:rsidTr="00DC16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</w:tr>
      <w:tr w:rsidR="00DC160C" w:rsidRPr="00DC160C" w:rsidTr="00DC16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(дата)</w:t>
            </w:r>
          </w:p>
        </w:tc>
      </w:tr>
      <w:tr w:rsidR="00DC160C" w:rsidRPr="00DC160C" w:rsidTr="00DC160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C160C" w:rsidRPr="00DC160C" w:rsidRDefault="00DC160C" w:rsidP="004E51DC">
            <w:pPr>
              <w:pStyle w:val="a8"/>
            </w:pPr>
          </w:p>
        </w:tc>
      </w:tr>
      <w:tr w:rsidR="00DC160C" w:rsidRPr="00DC160C" w:rsidTr="00DC160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C160C" w:rsidRPr="00DC160C" w:rsidRDefault="00DC160C" w:rsidP="004E51DC">
            <w:pPr>
              <w:pStyle w:val="a8"/>
              <w:rPr>
                <w:vertAlign w:val="superscript"/>
              </w:rPr>
            </w:pPr>
            <w:r w:rsidRPr="00DC160C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110B77" w:rsidTr="00110B77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10B77" w:rsidRDefault="00110B77" w:rsidP="003C5C39">
            <w:pPr>
              <w:pStyle w:val="a8"/>
            </w:pPr>
            <w:r w:rsidRPr="00110B77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10B77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10B77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10B77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10B77" w:rsidRDefault="00110B77" w:rsidP="003C5C39">
            <w:pPr>
              <w:pStyle w:val="a8"/>
            </w:pPr>
            <w:r w:rsidRPr="00110B77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110B77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110B77" w:rsidRDefault="000675FC" w:rsidP="003C5C39">
            <w:pPr>
              <w:pStyle w:val="a8"/>
            </w:pPr>
            <w:r>
              <w:t>26.11.2020</w:t>
            </w:r>
          </w:p>
        </w:tc>
      </w:tr>
      <w:tr w:rsidR="00EF07A3" w:rsidRPr="00110B77" w:rsidTr="00110B77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110B77" w:rsidRDefault="00110B77" w:rsidP="003C5C39">
            <w:pPr>
              <w:pStyle w:val="a8"/>
              <w:rPr>
                <w:b/>
                <w:vertAlign w:val="superscript"/>
              </w:rPr>
            </w:pPr>
            <w:r w:rsidRPr="00110B77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3" w:type="dxa"/>
          </w:tcPr>
          <w:p w:rsidR="00EF07A3" w:rsidRPr="00110B7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110B77" w:rsidRDefault="00110B77" w:rsidP="00EF07A3">
            <w:pPr>
              <w:pStyle w:val="a8"/>
              <w:rPr>
                <w:b/>
                <w:vertAlign w:val="superscript"/>
              </w:rPr>
            </w:pPr>
            <w:r w:rsidRPr="00110B7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110B77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110B77" w:rsidRDefault="00110B77" w:rsidP="00EF07A3">
            <w:pPr>
              <w:pStyle w:val="a8"/>
              <w:rPr>
                <w:b/>
                <w:vertAlign w:val="superscript"/>
              </w:rPr>
            </w:pPr>
            <w:r w:rsidRPr="00110B77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110B77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110B77" w:rsidRDefault="00110B77" w:rsidP="00EF07A3">
            <w:pPr>
              <w:pStyle w:val="a8"/>
              <w:rPr>
                <w:vertAlign w:val="superscript"/>
              </w:rPr>
            </w:pPr>
            <w:r w:rsidRPr="00110B77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DC160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DC160C" w:rsidP="004E51DC">
            <w:pPr>
              <w:pStyle w:val="a8"/>
            </w:pPr>
            <w:r>
              <w:t>Кенжеметова Елена Алексеевна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FE21DE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DC160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37A" w:rsidRDefault="0022237A" w:rsidP="0076042D">
      <w:pPr>
        <w:pStyle w:val="a9"/>
      </w:pPr>
      <w:r>
        <w:separator/>
      </w:r>
    </w:p>
  </w:endnote>
  <w:endnote w:type="continuationSeparator" w:id="0">
    <w:p w:rsidR="0022237A" w:rsidRDefault="00222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DC160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4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675FC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0675FC" w:rsidRPr="000675FC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37A" w:rsidRDefault="0022237A" w:rsidP="0076042D">
      <w:pPr>
        <w:pStyle w:val="a9"/>
      </w:pPr>
      <w:r>
        <w:separator/>
      </w:r>
    </w:p>
  </w:footnote>
  <w:footnote w:type="continuationSeparator" w:id="0">
    <w:p w:rsidR="0022237A" w:rsidRDefault="00222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Административно-управлен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0656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4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4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9C1991A5B8064BCC86230DFFC6AE92F2"/>
    <w:docVar w:name="rm_id" w:val="4"/>
    <w:docVar w:name="rm_name" w:val="                                          "/>
    <w:docVar w:name="rm_number" w:val=" 4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22237A"/>
    <w:rsid w:val="000024F1"/>
    <w:rsid w:val="00017AE9"/>
    <w:rsid w:val="00025683"/>
    <w:rsid w:val="00046815"/>
    <w:rsid w:val="0005566C"/>
    <w:rsid w:val="000675FC"/>
    <w:rsid w:val="000860ED"/>
    <w:rsid w:val="000905BE"/>
    <w:rsid w:val="000D1F5B"/>
    <w:rsid w:val="00105906"/>
    <w:rsid w:val="00110025"/>
    <w:rsid w:val="00110B77"/>
    <w:rsid w:val="001429B1"/>
    <w:rsid w:val="00145419"/>
    <w:rsid w:val="001456F8"/>
    <w:rsid w:val="0015635F"/>
    <w:rsid w:val="001607C8"/>
    <w:rsid w:val="001F4D8D"/>
    <w:rsid w:val="0022237A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31E64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B012F"/>
    <w:rsid w:val="00BC2F3C"/>
    <w:rsid w:val="00C02721"/>
    <w:rsid w:val="00C03F4A"/>
    <w:rsid w:val="00CE3307"/>
    <w:rsid w:val="00CE7243"/>
    <w:rsid w:val="00D76DF8"/>
    <w:rsid w:val="00DB1272"/>
    <w:rsid w:val="00DB5302"/>
    <w:rsid w:val="00DC160C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34D51918-322A-4014-9911-F6D5D404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3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2020-11-20T07:44:00Z</dcterms:created>
  <dcterms:modified xsi:type="dcterms:W3CDTF">2020-11-27T04:51:00Z</dcterms:modified>
</cp:coreProperties>
</file>